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Default="0066175A" w:rsidP="004549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p w:rsidR="004549F4" w:rsidRPr="007870CA" w:rsidRDefault="004549F4" w:rsidP="004549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</w:tblGrid>
      <w:tr w:rsidR="007E2ED1" w:rsidRPr="007870CA" w:rsidTr="007A76DB">
        <w:tc>
          <w:tcPr>
            <w:tcW w:w="8820" w:type="dxa"/>
          </w:tcPr>
          <w:p w:rsidR="007E2ED1" w:rsidRPr="007870CA" w:rsidRDefault="007E2ED1" w:rsidP="004549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  <w:r w:rsidR="00ED710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7E2ED1" w:rsidRPr="007870CA" w:rsidTr="007A76DB">
        <w:tc>
          <w:tcPr>
            <w:tcW w:w="8820" w:type="dxa"/>
          </w:tcPr>
          <w:p w:rsidR="007E2ED1" w:rsidRPr="007870CA" w:rsidRDefault="003F25CB" w:rsidP="004549F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/ภาควิชา</w:t>
            </w:r>
            <w:r w:rsidR="007027F3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/สาขาวิช</w:t>
            </w:r>
            <w:r w:rsidR="007870C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า  </w:t>
            </w:r>
            <w:r w:rsidR="007870CA" w:rsidRP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คณะวิทยาศาสตร์ สาขาวิชาวิทยาการคอมพิวเตอร์</w:t>
            </w:r>
          </w:p>
        </w:tc>
      </w:tr>
    </w:tbl>
    <w:p w:rsidR="004549F4" w:rsidRDefault="004549F4" w:rsidP="004549F4">
      <w:pPr>
        <w:pStyle w:val="7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7A71DE" w:rsidRDefault="00FD35CB" w:rsidP="004549F4">
      <w:pPr>
        <w:pStyle w:val="7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37D5D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p w:rsidR="00935AD6" w:rsidRPr="00935AD6" w:rsidRDefault="00935AD6" w:rsidP="00935AD6">
      <w:pPr>
        <w:rPr>
          <w:cs/>
          <w:lang w:val="en-AU" w:bidi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0823F7" w:rsidRPr="007870CA" w:rsidTr="007A76DB">
        <w:tc>
          <w:tcPr>
            <w:tcW w:w="9864" w:type="dxa"/>
          </w:tcPr>
          <w:p w:rsidR="000823F7" w:rsidRPr="007870CA" w:rsidRDefault="00E35747" w:rsidP="004549F4">
            <w:pPr>
              <w:ind w:left="252" w:hanging="252"/>
              <w:rPr>
                <w:rFonts w:ascii="TH SarabunPSK" w:hAnsi="TH SarabunPSK" w:cs="TH SarabunPSK"/>
                <w:b/>
                <w:bCs/>
                <w:color w:val="3366FF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027F3" w:rsidRPr="000F22A2" w:rsidRDefault="007027F3" w:rsidP="004549F4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รหัส</w:t>
            </w:r>
            <w:r w:rsidR="00E35747" w:rsidRPr="007870C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proofErr w:type="spellStart"/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495 </w:t>
            </w:r>
            <w:r w:rsidR="00E35747" w:rsidRPr="007870C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ชื่อว</w:t>
            </w:r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ิชา (ภาษาไทย) </w:t>
            </w:r>
            <w:r w:rsidR="007870CA" w:rsidRPr="00E804D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หัวข้อพิเศษทางวิทยาการคอมพิวเตอร์ </w:t>
            </w:r>
            <w:r w:rsidR="007870CA" w:rsidRPr="00E804DC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7870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35747" w:rsidRPr="007870CA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F22A2">
              <w:rPr>
                <w:rFonts w:ascii="TH SarabunPSK" w:hAnsi="TH SarabunPSK" w:cs="TH SarabunPSK"/>
                <w:sz w:val="32"/>
                <w:szCs w:val="32"/>
                <w:lang w:bidi="th-TH"/>
              </w:rPr>
              <w:t>(COBOL)</w:t>
            </w:r>
          </w:p>
          <w:p w:rsidR="00C3723E" w:rsidRPr="007870CA" w:rsidRDefault="007027F3" w:rsidP="004549F4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             </w:t>
            </w:r>
            <w:r w:rsidR="007870CA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     </w:t>
            </w: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</w:t>
            </w:r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วิชา (ภาษาอังกฤษ) </w:t>
            </w:r>
            <w:r w:rsidR="007870CA" w:rsidRPr="00E804DC">
              <w:rPr>
                <w:rFonts w:ascii="TH SarabunPSK" w:hAnsi="TH SarabunPSK" w:cs="TH SarabunPSK"/>
                <w:sz w:val="32"/>
                <w:szCs w:val="32"/>
              </w:rPr>
              <w:t>Special Topics in Computer Science 2</w:t>
            </w:r>
            <w:r w:rsidR="000F22A2">
              <w:rPr>
                <w:rFonts w:ascii="TH SarabunPSK" w:hAnsi="TH SarabunPSK" w:cs="TH SarabunPSK"/>
                <w:sz w:val="32"/>
                <w:szCs w:val="32"/>
              </w:rPr>
              <w:t xml:space="preserve">   (COBOL)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E35747" w:rsidP="004549F4">
            <w:pPr>
              <w:pStyle w:val="7"/>
              <w:spacing w:before="0" w:after="0"/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 </w:t>
            </w:r>
            <w:r w:rsidR="007870C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3 (2-3-5)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E35747" w:rsidP="004549F4">
            <w:pPr>
              <w:pStyle w:val="1"/>
              <w:spacing w:before="0" w:after="0"/>
              <w:rPr>
                <w:rFonts w:ascii="TH SarabunPSK" w:hAnsi="TH SarabunPSK" w:cs="TH SarabunPSK"/>
                <w:color w:val="000000"/>
              </w:rPr>
            </w:pPr>
            <w:r w:rsidRPr="007870CA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  <w:r w:rsidR="00DE2965" w:rsidRPr="007870CA">
              <w:rPr>
                <w:rFonts w:ascii="TH SarabunPSK" w:hAnsi="TH SarabunPSK" w:cs="TH SarabunPSK"/>
                <w:color w:val="000000"/>
                <w:cs/>
                <w:lang w:val="en-AU"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color w:val="000000"/>
                <w:cs/>
                <w:lang w:val="en-AU" w:bidi="th-TH"/>
              </w:rPr>
              <w:t>หลักสูตร</w:t>
            </w:r>
            <w:r w:rsidR="00B96E70" w:rsidRPr="007870CA">
              <w:rPr>
                <w:rFonts w:ascii="TH SarabunPSK" w:hAnsi="TH SarabunPSK" w:cs="TH SarabunPSK"/>
                <w:color w:val="000000"/>
                <w:cs/>
                <w:lang w:val="en-AU" w:bidi="th-TH"/>
              </w:rPr>
              <w:t xml:space="preserve"> และประเภทรายวิชา </w:t>
            </w:r>
          </w:p>
          <w:p w:rsidR="00C37D5D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บั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ณฑิต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สาข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าวิชาวิทยาการคอมพิวเตอร์</w:t>
            </w:r>
          </w:p>
          <w:p w:rsidR="000823F7" w:rsidRPr="007870CA" w:rsidRDefault="00C37D5D" w:rsidP="004549F4">
            <w:pPr>
              <w:widowControl w:val="0"/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870C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ประเภทรายวิชา </w:t>
            </w:r>
            <w:r w:rsidR="007870C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หมวดวิชาเฉพาะ  กลุ่มวิชาเอกเลือก</w:t>
            </w: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            </w:t>
            </w:r>
            <w:r w:rsidRPr="007870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C37D5D" w:rsidP="004549F4">
            <w:pPr>
              <w:pStyle w:val="a3"/>
              <w:tabs>
                <w:tab w:val="clear" w:pos="4153"/>
                <w:tab w:val="clear" w:pos="8306"/>
              </w:tabs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และอาจารย์ผู้สอน</w:t>
            </w:r>
          </w:p>
          <w:p w:rsidR="000823F7" w:rsidRPr="007870CA" w:rsidRDefault="007870CA" w:rsidP="004549F4">
            <w:pPr>
              <w:pStyle w:val="a3"/>
              <w:tabs>
                <w:tab w:val="clear" w:pos="4153"/>
                <w:tab w:val="clear" w:pos="8306"/>
              </w:tabs>
              <w:ind w:left="270" w:hanging="270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อาจารย์อลงกต  กองมณี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C37D5D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ระดับการ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ศึกษา / ชั้นปีที่เรียน</w:t>
            </w:r>
          </w:p>
          <w:p w:rsidR="000823F7" w:rsidRPr="007870CA" w:rsidRDefault="000823F7" w:rsidP="004549F4">
            <w:pPr>
              <w:ind w:firstLine="360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2  </w:t>
            </w:r>
            <w:r w:rsidRPr="007870C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ชั้นปีที่ </w:t>
            </w:r>
            <w:r w:rsidR="007870C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4 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ที่ต้องเรียนมา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ก่อน (</w:t>
            </w:r>
            <w:r w:rsidR="00652093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re-requisite) 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ถ้ามี)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7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A402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(C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o-requisites) 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640129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ถ้ามี)</w:t>
            </w:r>
            <w:r w:rsidR="007A402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ไม่มี </w:t>
            </w:r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8</w:t>
            </w:r>
            <w:r w:rsidR="00DE2965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 </w:t>
            </w:r>
            <w:r w:rsidR="000823F7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สถานที่เรียน 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ชั้น 6 อาคาร 60 ปี แม่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คณะวิทยาศาสตร์ 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0823F7" w:rsidRPr="007870CA" w:rsidTr="007A76DB">
        <w:tc>
          <w:tcPr>
            <w:tcW w:w="9864" w:type="dxa"/>
          </w:tcPr>
          <w:p w:rsidR="000823F7" w:rsidRPr="007870CA" w:rsidRDefault="00B00EDB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9</w:t>
            </w:r>
            <w:r w:rsidR="00DE2965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 หรือวันที่มีการปรับปรุงครั้งล่าสุด</w:t>
            </w:r>
          </w:p>
          <w:p w:rsidR="000823F7" w:rsidRPr="007870CA" w:rsidRDefault="007870CA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27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ตุลาคม 2554</w:t>
            </w:r>
          </w:p>
        </w:tc>
      </w:tr>
    </w:tbl>
    <w:p w:rsidR="000823F7" w:rsidRPr="007870CA" w:rsidRDefault="000823F7" w:rsidP="004549F4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</w:p>
    <w:p w:rsidR="0058187F" w:rsidRDefault="0058187F" w:rsidP="004549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549F4" w:rsidRPr="007870CA" w:rsidRDefault="004549F4" w:rsidP="004549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8187F" w:rsidRDefault="00FD35CB" w:rsidP="004549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37D5D" w:rsidRPr="007870CA">
        <w:rPr>
          <w:rFonts w:ascii="TH SarabunPSK" w:hAnsi="TH SarabunPSK" w:cs="TH SarabunPSK"/>
          <w:b/>
          <w:bCs/>
          <w:sz w:val="32"/>
          <w:szCs w:val="32"/>
          <w:lang w:bidi="th-TH"/>
        </w:rPr>
        <w:t>2</w:t>
      </w: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4549F4" w:rsidRPr="007870CA" w:rsidRDefault="004549F4" w:rsidP="004549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8"/>
      </w:tblGrid>
      <w:tr w:rsidR="000823F7" w:rsidRPr="007870CA" w:rsidTr="007A76DB">
        <w:tc>
          <w:tcPr>
            <w:tcW w:w="8748" w:type="dxa"/>
          </w:tcPr>
          <w:p w:rsidR="000823F7" w:rsidRPr="007870CA" w:rsidRDefault="00C37D5D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</w:t>
            </w:r>
            <w:r w:rsidR="000823F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D45687" w:rsidRPr="007870CA" w:rsidRDefault="00ED7106" w:rsidP="000F22A2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นักศึกษาเข้าใจ</w:t>
            </w:r>
            <w:r w:rsidR="000F22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และเขียน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0F22A2">
              <w:rPr>
                <w:rFonts w:ascii="TH SarabunPSK" w:hAnsi="TH SarabunPSK" w:cs="TH SarabunPSK"/>
                <w:sz w:val="32"/>
                <w:szCs w:val="32"/>
                <w:lang w:bidi="th-TH"/>
              </w:rPr>
              <w:t>COBOL, JCL, CICS</w:t>
            </w:r>
          </w:p>
        </w:tc>
      </w:tr>
      <w:tr w:rsidR="000823F7" w:rsidRPr="007870CA" w:rsidTr="007A76DB">
        <w:tc>
          <w:tcPr>
            <w:tcW w:w="8748" w:type="dxa"/>
          </w:tcPr>
          <w:p w:rsidR="003F25CB" w:rsidRPr="007870CA" w:rsidRDefault="00C37D5D" w:rsidP="004549F4">
            <w:pPr>
              <w:tabs>
                <w:tab w:val="left" w:pos="33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2.</w:t>
            </w:r>
            <w:r w:rsidR="003F25CB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วัตถุประสงค์ในการพัฒนา/ปรับปรุงรายวิชา</w:t>
            </w:r>
          </w:p>
          <w:p w:rsidR="00ED7106" w:rsidRPr="007870CA" w:rsidRDefault="00ED7106" w:rsidP="000F22A2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เพื่อให้นักศึกษามีความรู้ ความเข้าใจ เกี่ยวกับหลักการ</w:t>
            </w:r>
            <w:r w:rsidR="000F22A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COBOL</w:t>
            </w:r>
          </w:p>
        </w:tc>
      </w:tr>
    </w:tbl>
    <w:p w:rsidR="004549F4" w:rsidRDefault="004549F4" w:rsidP="004549F4">
      <w:pPr>
        <w:pStyle w:val="9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A71DE" w:rsidRDefault="00FD35CB" w:rsidP="004549F4">
      <w:pPr>
        <w:pStyle w:val="9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665726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3</w:t>
      </w: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C5958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ลักษณะการดำเนินการ</w:t>
      </w:r>
    </w:p>
    <w:p w:rsidR="004549F4" w:rsidRPr="004549F4" w:rsidRDefault="004549F4" w:rsidP="004549F4">
      <w:pPr>
        <w:rPr>
          <w:lang w:val="en-AU" w:bidi="th-TH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070"/>
        <w:gridCol w:w="2160"/>
        <w:gridCol w:w="2610"/>
      </w:tblGrid>
      <w:tr w:rsidR="001C0868" w:rsidRPr="007870CA" w:rsidTr="004549F4">
        <w:trPr>
          <w:trHeight w:val="2357"/>
        </w:trPr>
        <w:tc>
          <w:tcPr>
            <w:tcW w:w="8748" w:type="dxa"/>
            <w:gridSpan w:val="4"/>
          </w:tcPr>
          <w:p w:rsidR="004A6FBF" w:rsidRDefault="00665726" w:rsidP="004549F4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870C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1</w:t>
            </w:r>
            <w:r w:rsidR="004A6FBF" w:rsidRPr="007870C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. </w:t>
            </w:r>
            <w:r w:rsidR="004A6FBF" w:rsidRPr="007870C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คำอธิบายรายวิชา</w:t>
            </w:r>
          </w:p>
          <w:p w:rsidR="001C0868" w:rsidRPr="007870CA" w:rsidRDefault="00ED7106" w:rsidP="004549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ED7106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หัวข้อพิเศษที่มีความทันสมัย น่าสนใจจะถูกกำหนดและประกาศโดย</w:t>
            </w:r>
            <w:r w:rsidRPr="00ED7106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ED7106">
              <w:rPr>
                <w:rFonts w:ascii="TH SarabunPSK" w:hAnsi="TH SarabunPSK" w:cs="TH SarabunPSK"/>
                <w:sz w:val="32"/>
                <w:szCs w:val="32"/>
                <w:cs/>
              </w:rPr>
              <w:t>ฯ เพื่อให้นักศึกษาได้ศึกษา ปฏิบัติและอภิปรายในหัวข้อพิเศษ รายวิชานี้มีไว้สำหรับนักศึกษาและอาจารย์ได้ติดตาม</w:t>
            </w:r>
            <w:r w:rsidRPr="00ED71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D7106">
              <w:rPr>
                <w:rFonts w:ascii="TH SarabunPSK" w:hAnsi="TH SarabunPSK" w:cs="TH SarabunPSK"/>
                <w:sz w:val="32"/>
                <w:szCs w:val="32"/>
                <w:cs/>
              </w:rPr>
              <w:t>และเรียนรู้ความรู้และวิทยาการใหม่ๆ ในสาขาวิชาวิทยาการคอมพิวเตอร์</w:t>
            </w:r>
            <w:r w:rsidRPr="00ED71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เว้นหัวข้อที่เคยศึกษามาแล้วในรายวิชา</w:t>
            </w:r>
            <w:r w:rsidRPr="00ED710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อื่นๆ เพื่อให้นักศึกษาได้เรียนรู้ และได้รับความรู้ใหม่ๆ เพิ่มมากขึ้น</w:t>
            </w:r>
          </w:p>
        </w:tc>
      </w:tr>
      <w:tr w:rsidR="004549F4" w:rsidRPr="007870CA" w:rsidTr="00CF4C29">
        <w:trPr>
          <w:trHeight w:val="210"/>
        </w:trPr>
        <w:tc>
          <w:tcPr>
            <w:tcW w:w="8748" w:type="dxa"/>
            <w:gridSpan w:val="4"/>
          </w:tcPr>
          <w:p w:rsidR="004549F4" w:rsidRPr="007870CA" w:rsidRDefault="004549F4" w:rsidP="004549F4">
            <w:pPr>
              <w:pStyle w:val="30"/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จำนวนชั่วโมงที่ใช้ / ภาคการศึกษา</w:t>
            </w:r>
          </w:p>
        </w:tc>
      </w:tr>
      <w:tr w:rsidR="004549F4" w:rsidRPr="007870CA" w:rsidTr="004549F4">
        <w:trPr>
          <w:trHeight w:val="210"/>
        </w:trPr>
        <w:tc>
          <w:tcPr>
            <w:tcW w:w="1908" w:type="dxa"/>
            <w:vAlign w:val="center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070" w:type="dxa"/>
            <w:vAlign w:val="center"/>
          </w:tcPr>
          <w:p w:rsidR="004549F4" w:rsidRPr="004549F4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160" w:type="dxa"/>
            <w:vAlign w:val="center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การฝึกปฏิบัติ/งานภาคสนาม/การฝึกงาน</w:t>
            </w:r>
          </w:p>
        </w:tc>
        <w:tc>
          <w:tcPr>
            <w:tcW w:w="2610" w:type="dxa"/>
            <w:vAlign w:val="center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4549F4" w:rsidRPr="007870CA" w:rsidTr="004549F4">
        <w:trPr>
          <w:trHeight w:val="210"/>
        </w:trPr>
        <w:tc>
          <w:tcPr>
            <w:tcW w:w="1908" w:type="dxa"/>
          </w:tcPr>
          <w:p w:rsidR="004549F4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574D1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32 </w:t>
            </w:r>
            <w:r w:rsidRPr="00574D1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070" w:type="dxa"/>
          </w:tcPr>
          <w:p w:rsidR="004549F4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574D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160" w:type="dxa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574D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</w:p>
        </w:tc>
        <w:tc>
          <w:tcPr>
            <w:tcW w:w="2610" w:type="dxa"/>
          </w:tcPr>
          <w:p w:rsidR="004549F4" w:rsidRPr="007870CA" w:rsidRDefault="004549F4" w:rsidP="004549F4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74D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80</w:t>
            </w:r>
          </w:p>
        </w:tc>
      </w:tr>
      <w:tr w:rsidR="001C0868" w:rsidRPr="007870CA" w:rsidTr="007A76DB">
        <w:tc>
          <w:tcPr>
            <w:tcW w:w="8748" w:type="dxa"/>
            <w:gridSpan w:val="4"/>
          </w:tcPr>
          <w:p w:rsidR="001C0868" w:rsidRPr="007870CA" w:rsidRDefault="00665726" w:rsidP="004549F4">
            <w:pPr>
              <w:pStyle w:val="30"/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ที่อาจารย์จะให้คำปรึกษาและแนะนำทางวิชาการแก่นักศึกษา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1C0868" w:rsidRPr="007870CA" w:rsidRDefault="004549F4" w:rsidP="004549F4">
            <w:pPr>
              <w:ind w:left="36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1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</w:tbl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4549F4" w:rsidRDefault="004549F4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Default="00FD35CB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4C2578" w:rsidRPr="007870CA">
        <w:rPr>
          <w:rFonts w:ascii="TH SarabunPSK" w:hAnsi="TH SarabunPSK" w:cs="TH SarabunPSK"/>
          <w:bCs/>
          <w:sz w:val="32"/>
          <w:szCs w:val="32"/>
          <w:lang w:bidi="th-TH"/>
        </w:rPr>
        <w:t>4</w:t>
      </w:r>
      <w:r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F30CF0"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AB4359" w:rsidRPr="007870CA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การเรียนรู้ของนักศึกษา</w:t>
      </w:r>
    </w:p>
    <w:p w:rsidR="00935AD6" w:rsidRPr="007870CA" w:rsidRDefault="00935AD6" w:rsidP="004549F4">
      <w:pPr>
        <w:jc w:val="center"/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8"/>
      </w:tblGrid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1C0868" w:rsidRDefault="004C2578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1.1</w:t>
            </w:r>
            <w:proofErr w:type="gramStart"/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proofErr w:type="gramEnd"/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จริยธรรมที่ต้องพัฒนา</w:t>
            </w:r>
          </w:p>
          <w:p w:rsidR="004549F4" w:rsidRPr="004549F4" w:rsidRDefault="004549F4" w:rsidP="004549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4549F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มีจริยธรรมในการใช้ข้อมูล</w:t>
            </w:r>
          </w:p>
          <w:p w:rsidR="001C0868" w:rsidRPr="007870CA" w:rsidRDefault="00F8587E" w:rsidP="004549F4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ab/>
            </w:r>
            <w:proofErr w:type="gramStart"/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1.2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  <w:proofErr w:type="gramEnd"/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549F4" w:rsidRPr="004549F4" w:rsidRDefault="004549F4" w:rsidP="004549F4">
            <w:pPr>
              <w:pStyle w:val="7"/>
              <w:tabs>
                <w:tab w:val="left" w:pos="225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 เรื่อง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Privacy Preserving Data Mining </w:t>
            </w:r>
          </w:p>
          <w:p w:rsidR="001C0868" w:rsidRPr="007870CA" w:rsidRDefault="004549F4" w:rsidP="004549F4">
            <w:pPr>
              <w:pStyle w:val="7"/>
              <w:tabs>
                <w:tab w:val="left" w:pos="225"/>
              </w:tabs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1.3</w:t>
            </w:r>
            <w:r w:rsidR="00AC595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วิธีการประเมิน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1C0868" w:rsidRPr="007870CA" w:rsidRDefault="004549F4" w:rsidP="004549F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ถามและตอบในชั้นเรียน</w:t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C0868" w:rsidRDefault="004C2578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2.1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ได้รับ </w:t>
            </w:r>
          </w:p>
          <w:p w:rsidR="004549F4" w:rsidRPr="000F22A2" w:rsidRDefault="004549F4" w:rsidP="004549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549F4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0F22A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0F22A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ต้องเขียน </w:t>
            </w:r>
            <w:r w:rsidR="000F22A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code </w:t>
            </w:r>
            <w:r w:rsidR="000F22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</w:t>
            </w:r>
          </w:p>
          <w:p w:rsidR="001C0868" w:rsidRDefault="008D2545" w:rsidP="004549F4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2.2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4549F4" w:rsidRPr="0093450E" w:rsidRDefault="004549F4" w:rsidP="004549F4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9345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3450E" w:rsidRPr="0093450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บรรยายเนื้อหารายวิชา</w:t>
            </w:r>
          </w:p>
          <w:p w:rsidR="001C0868" w:rsidRPr="007870CA" w:rsidRDefault="004549F4" w:rsidP="004549F4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2.3</w:t>
            </w:r>
            <w:r w:rsidR="00DE2965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วิธีการป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ระเมิน</w:t>
            </w:r>
            <w:r w:rsidR="00F8587E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1C0868" w:rsidRPr="0093450E" w:rsidRDefault="0093450E" w:rsidP="004549F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3450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 </w:t>
            </w:r>
            <w:r w:rsidRPr="009345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สอบกลางภาค สอบปลายภาค</w:t>
            </w:r>
            <w:r w:rsidRPr="0093450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3.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35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3.1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F8587E" w:rsidRDefault="0093450E" w:rsidP="004549F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การวิเคราะห์ข้อมูล</w:t>
            </w:r>
          </w:p>
          <w:p w:rsidR="0093450E" w:rsidRDefault="0093450E" w:rsidP="0093450E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3.2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93450E" w:rsidRPr="0093450E" w:rsidRDefault="0093450E" w:rsidP="0093450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345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9345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ยกกรณีตัวอย่าง</w:t>
            </w:r>
          </w:p>
          <w:p w:rsidR="001C0868" w:rsidRPr="002C4208" w:rsidRDefault="0093450E" w:rsidP="0093450E">
            <w:pPr>
              <w:pStyle w:val="7"/>
              <w:tabs>
                <w:tab w:val="left" w:pos="180"/>
              </w:tabs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4C257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3.3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93450E" w:rsidRDefault="0093450E" w:rsidP="0093450E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สอบกลางภาค </w:t>
            </w:r>
          </w:p>
          <w:p w:rsidR="001C0868" w:rsidRPr="007870CA" w:rsidRDefault="0093450E" w:rsidP="0093450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สอบปลายภาค</w:t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4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4.1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</w:t>
            </w:r>
            <w:r w:rsidR="00F30CF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รับผิดชอบที่ต้องพัฒนา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C0868" w:rsidRPr="007870CA" w:rsidRDefault="0093450E" w:rsidP="004549F4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</w:t>
            </w:r>
            <w:r w:rsidR="009F52A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การมีส่วนร่วมในชั้นเรียน </w:t>
            </w:r>
            <w:r w:rsidR="008C5AC7" w:rsidRPr="007870C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ab/>
            </w:r>
          </w:p>
          <w:p w:rsidR="001C0868" w:rsidRPr="007870CA" w:rsidRDefault="004C2578" w:rsidP="004549F4">
            <w:pPr>
              <w:pStyle w:val="7"/>
              <w:spacing w:before="0" w:after="0"/>
              <w:ind w:left="108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4.2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proofErr w:type="gramEnd"/>
          </w:p>
          <w:p w:rsidR="0093450E" w:rsidRPr="0093450E" w:rsidRDefault="0093450E" w:rsidP="004549F4">
            <w:pPr>
              <w:pStyle w:val="7"/>
              <w:spacing w:before="0" w:after="0"/>
              <w:ind w:left="108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345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 xml:space="preserve">       </w:t>
            </w:r>
            <w:r w:rsidRPr="0093450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มอบหมายรายงานกลุ่ม </w:t>
            </w:r>
            <w:r w:rsidRPr="009345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08"/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4.3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8C5AC7" w:rsidRPr="007870CA" w:rsidRDefault="0093450E" w:rsidP="009F52A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</w:t>
            </w:r>
            <w:r w:rsidR="009F52A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การมีส่วนร่วมในชั้นเรียน </w:t>
            </w:r>
            <w:r w:rsidRPr="007870C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ab/>
            </w:r>
          </w:p>
        </w:tc>
      </w:tr>
      <w:tr w:rsidR="001C0868" w:rsidRPr="007870CA" w:rsidTr="007A76DB">
        <w:tc>
          <w:tcPr>
            <w:tcW w:w="8748" w:type="dxa"/>
          </w:tcPr>
          <w:p w:rsidR="001C0868" w:rsidRPr="007870CA" w:rsidRDefault="004C2578" w:rsidP="004549F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lastRenderedPageBreak/>
              <w:t>5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และการใช้เทคโนโลยีสารสนเทศ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5.1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proofErr w:type="gramEnd"/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และการใช้เทคโนโลยีสารสนเทศที่ต้องพัฒนา</w:t>
            </w:r>
          </w:p>
          <w:p w:rsidR="0093450E" w:rsidRPr="0093450E" w:rsidRDefault="0093450E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</w:pPr>
            <w:r w:rsidRPr="0093450E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       </w:t>
            </w:r>
            <w:r w:rsidRPr="009345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วิชานี้เป็นวิชาที่มีราย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เนื้อหา</w:t>
            </w:r>
            <w:r w:rsidRPr="0093450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ด้าน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Computing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แล้ว</w:t>
            </w:r>
          </w:p>
          <w:p w:rsidR="001C0868" w:rsidRPr="007870CA" w:rsidRDefault="004C2578" w:rsidP="004549F4">
            <w:pPr>
              <w:pStyle w:val="7"/>
              <w:spacing w:before="0" w:after="0"/>
              <w:ind w:left="153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val="en-US" w:bidi="th-TH"/>
              </w:rPr>
              <w:t>5.2</w:t>
            </w:r>
            <w:r w:rsidR="00EC7A57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B96E7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1C0868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วิธีการสอน</w:t>
            </w:r>
            <w:proofErr w:type="gramEnd"/>
          </w:p>
          <w:p w:rsidR="004C2578" w:rsidRPr="0093450E" w:rsidRDefault="0093450E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93450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</w:t>
            </w:r>
            <w:r w:rsidRPr="0093450E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สอนบรรยาย</w:t>
            </w:r>
          </w:p>
          <w:p w:rsidR="001C0868" w:rsidRPr="002C4208" w:rsidRDefault="004C2578" w:rsidP="004549F4">
            <w:pPr>
              <w:pStyle w:val="7"/>
              <w:spacing w:before="0" w:after="0"/>
              <w:ind w:left="18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proofErr w:type="gramStart"/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5.3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  <w:proofErr w:type="gramEnd"/>
            <w:r w:rsidR="001C0868" w:rsidRPr="007870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370E35" w:rsidRDefault="0093450E" w:rsidP="004549F4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    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93450E" w:rsidRPr="007870CA" w:rsidRDefault="0093450E" w:rsidP="0093450E">
            <w:pPr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  - สอบปลายภาค</w:t>
            </w:r>
          </w:p>
        </w:tc>
      </w:tr>
    </w:tbl>
    <w:p w:rsidR="007712EB" w:rsidRDefault="007712EB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cs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Default="0093450E" w:rsidP="004549F4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93450E" w:rsidRPr="007870CA" w:rsidRDefault="0093450E" w:rsidP="004549F4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Default="00FD35CB" w:rsidP="004549F4">
      <w:pPr>
        <w:pStyle w:val="9"/>
        <w:spacing w:before="0" w:after="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4C2578" w:rsidRPr="007870C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5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B51171" w:rsidRPr="002C4208" w:rsidRDefault="00B51171" w:rsidP="00B51171">
      <w:pPr>
        <w:rPr>
          <w:lang w:bidi="th-TH"/>
        </w:rPr>
      </w:pPr>
      <w:r w:rsidRPr="00B51171">
        <w:rPr>
          <w:rFonts w:ascii="TH SarabunPSK" w:hAnsi="TH SarabunPSK" w:cs="TH SarabunPSK"/>
          <w:sz w:val="32"/>
          <w:szCs w:val="32"/>
          <w:cs/>
          <w:lang w:val="en-AU" w:bidi="th-TH"/>
        </w:rPr>
        <w:t>1. แผนการสอน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5"/>
        <w:gridCol w:w="2365"/>
        <w:gridCol w:w="1137"/>
        <w:gridCol w:w="2959"/>
        <w:gridCol w:w="1240"/>
      </w:tblGrid>
      <w:tr w:rsidR="00B51171" w:rsidRPr="00CF4C29" w:rsidTr="000F22A2">
        <w:tc>
          <w:tcPr>
            <w:tcW w:w="1155" w:type="dxa"/>
            <w:vAlign w:val="center"/>
          </w:tcPr>
          <w:p w:rsidR="00B51171" w:rsidRPr="00CF4C29" w:rsidRDefault="00B51171" w:rsidP="00CF4C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สัปดาห์ที่</w:t>
            </w:r>
          </w:p>
        </w:tc>
        <w:tc>
          <w:tcPr>
            <w:tcW w:w="2365" w:type="dxa"/>
            <w:vAlign w:val="center"/>
          </w:tcPr>
          <w:p w:rsidR="00B51171" w:rsidRPr="00CF4C29" w:rsidRDefault="00B51171" w:rsidP="00CF4C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หัวข้อ/รายละเอียด</w:t>
            </w:r>
          </w:p>
        </w:tc>
        <w:tc>
          <w:tcPr>
            <w:tcW w:w="1137" w:type="dxa"/>
            <w:vAlign w:val="center"/>
          </w:tcPr>
          <w:p w:rsidR="00B51171" w:rsidRPr="00CF4C29" w:rsidRDefault="00B51171" w:rsidP="00CF4C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จำนวนชั่วโมง</w:t>
            </w:r>
          </w:p>
        </w:tc>
        <w:tc>
          <w:tcPr>
            <w:tcW w:w="2959" w:type="dxa"/>
            <w:vAlign w:val="center"/>
          </w:tcPr>
          <w:p w:rsidR="00B51171" w:rsidRPr="00CF4C29" w:rsidRDefault="00B51171" w:rsidP="00CF4C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กิจกรรมการเรียนการสอน สื่อที่ใช้</w:t>
            </w:r>
          </w:p>
        </w:tc>
        <w:tc>
          <w:tcPr>
            <w:tcW w:w="1240" w:type="dxa"/>
            <w:vAlign w:val="center"/>
          </w:tcPr>
          <w:p w:rsidR="00B51171" w:rsidRPr="00CF4C29" w:rsidRDefault="00B51171" w:rsidP="00CF4C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ผู้สอน</w:t>
            </w:r>
          </w:p>
        </w:tc>
      </w:tr>
      <w:tr w:rsidR="00B51171" w:rsidRPr="00CF4C29" w:rsidTr="000F22A2">
        <w:tc>
          <w:tcPr>
            <w:tcW w:w="1155" w:type="dxa"/>
          </w:tcPr>
          <w:p w:rsidR="00B51171" w:rsidRPr="0005027D" w:rsidRDefault="00B51171" w:rsidP="00CF4C2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lastRenderedPageBreak/>
              <w:t>1</w:t>
            </w:r>
            <w:r w:rsidR="004950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0F22A2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2365" w:type="dxa"/>
          </w:tcPr>
          <w:p w:rsidR="00B51171" w:rsidRPr="00CF4C29" w:rsidRDefault="000F22A2" w:rsidP="00B511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Basic COBOL</w:t>
            </w:r>
          </w:p>
        </w:tc>
        <w:tc>
          <w:tcPr>
            <w:tcW w:w="1137" w:type="dxa"/>
          </w:tcPr>
          <w:p w:rsidR="00B51171" w:rsidRPr="00CF4C29" w:rsidRDefault="000F22A2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4</w:t>
            </w:r>
            <w:r w:rsidR="002C4208"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0</w:t>
            </w:r>
          </w:p>
        </w:tc>
        <w:tc>
          <w:tcPr>
            <w:tcW w:w="2959" w:type="dxa"/>
          </w:tcPr>
          <w:p w:rsidR="00B51171" w:rsidRPr="00CF4C29" w:rsidRDefault="00B51171" w:rsidP="00B5117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1240" w:type="dxa"/>
          </w:tcPr>
          <w:p w:rsidR="00B51171" w:rsidRPr="00CF4C29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อ.อลงกต</w:t>
            </w:r>
          </w:p>
          <w:p w:rsidR="009F52AD" w:rsidRPr="00CF4C29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กองมณี</w:t>
            </w:r>
          </w:p>
        </w:tc>
      </w:tr>
      <w:tr w:rsidR="009F52AD" w:rsidRPr="00CF4C29" w:rsidTr="000F22A2">
        <w:tc>
          <w:tcPr>
            <w:tcW w:w="1155" w:type="dxa"/>
          </w:tcPr>
          <w:p w:rsidR="009F52AD" w:rsidRPr="00495019" w:rsidRDefault="000F22A2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8-16</w:t>
            </w:r>
          </w:p>
        </w:tc>
        <w:tc>
          <w:tcPr>
            <w:tcW w:w="2365" w:type="dxa"/>
          </w:tcPr>
          <w:p w:rsidR="009F52AD" w:rsidRPr="00CF4C29" w:rsidRDefault="000F22A2" w:rsidP="00B511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JCL, CICS</w:t>
            </w:r>
          </w:p>
        </w:tc>
        <w:tc>
          <w:tcPr>
            <w:tcW w:w="1137" w:type="dxa"/>
          </w:tcPr>
          <w:p w:rsidR="009F52AD" w:rsidRPr="00CF4C29" w:rsidRDefault="000F22A2" w:rsidP="00CF4C2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4</w:t>
            </w:r>
            <w:r w:rsidR="002C4208"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0</w:t>
            </w:r>
          </w:p>
        </w:tc>
        <w:tc>
          <w:tcPr>
            <w:tcW w:w="2959" w:type="dxa"/>
          </w:tcPr>
          <w:p w:rsidR="009F52AD" w:rsidRPr="00CF4C29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บรรยาย อภิปราย การเขียนกระดานและใช้สื่อประสม</w:t>
            </w:r>
          </w:p>
        </w:tc>
        <w:tc>
          <w:tcPr>
            <w:tcW w:w="1240" w:type="dxa"/>
          </w:tcPr>
          <w:p w:rsidR="009F52AD" w:rsidRPr="00CF4C29" w:rsidRDefault="009F52AD" w:rsidP="00CF4C29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อ.อลงกต</w:t>
            </w:r>
          </w:p>
          <w:p w:rsidR="009F52AD" w:rsidRPr="00CF4C29" w:rsidRDefault="009F52AD" w:rsidP="00CF4C29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กองมณี</w:t>
            </w:r>
          </w:p>
        </w:tc>
      </w:tr>
    </w:tbl>
    <w:p w:rsidR="00B51171" w:rsidRDefault="00B51171" w:rsidP="00B51171">
      <w:pPr>
        <w:rPr>
          <w:rFonts w:hint="cs"/>
          <w:lang w:val="en-AU" w:bidi="th-TH"/>
        </w:rPr>
      </w:pPr>
    </w:p>
    <w:p w:rsidR="009F52AD" w:rsidRDefault="009F52AD" w:rsidP="00B5117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  <w:r w:rsidRPr="009F52AD">
        <w:rPr>
          <w:rFonts w:ascii="TH SarabunPSK" w:hAnsi="TH SarabunPSK" w:cs="TH SarabunPSK"/>
          <w:sz w:val="32"/>
          <w:szCs w:val="32"/>
          <w:cs/>
          <w:lang w:val="en-AU" w:bidi="th-TH"/>
        </w:rPr>
        <w:t>2. แผนการประเมินผลการเรียนรู้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5"/>
        <w:gridCol w:w="3613"/>
        <w:gridCol w:w="1890"/>
        <w:gridCol w:w="1890"/>
      </w:tblGrid>
      <w:tr w:rsidR="009F52AD" w:rsidRPr="00CF4C29" w:rsidTr="00CF4C29">
        <w:tc>
          <w:tcPr>
            <w:tcW w:w="1445" w:type="dxa"/>
            <w:vAlign w:val="center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ผลการเรียนรู้</w:t>
            </w:r>
          </w:p>
        </w:tc>
        <w:tc>
          <w:tcPr>
            <w:tcW w:w="3613" w:type="dxa"/>
            <w:vAlign w:val="center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กิจกรรมการประเมิน</w:t>
            </w:r>
          </w:p>
        </w:tc>
        <w:tc>
          <w:tcPr>
            <w:tcW w:w="1890" w:type="dxa"/>
            <w:vAlign w:val="center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กำหนดการประเมิน(สัปดาห์ที่)</w:t>
            </w:r>
          </w:p>
        </w:tc>
        <w:tc>
          <w:tcPr>
            <w:tcW w:w="1890" w:type="dxa"/>
            <w:vAlign w:val="center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สัดส่วนของการประเมินผล</w:t>
            </w:r>
          </w:p>
        </w:tc>
      </w:tr>
      <w:tr w:rsidR="009F52AD" w:rsidRPr="00CF4C29" w:rsidTr="00CF4C29">
        <w:tc>
          <w:tcPr>
            <w:tcW w:w="1445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3613" w:type="dxa"/>
          </w:tcPr>
          <w:p w:rsidR="009F52AD" w:rsidRPr="00CF4C29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สอบกลางภาค</w:t>
            </w:r>
          </w:p>
        </w:tc>
        <w:tc>
          <w:tcPr>
            <w:tcW w:w="1890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8</w:t>
            </w:r>
          </w:p>
        </w:tc>
        <w:tc>
          <w:tcPr>
            <w:tcW w:w="1890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40</w:t>
            </w:r>
            <w:r w:rsidRPr="00CF4C2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9F52AD" w:rsidRPr="00CF4C29" w:rsidTr="00CF4C29">
        <w:tc>
          <w:tcPr>
            <w:tcW w:w="1445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3613" w:type="dxa"/>
          </w:tcPr>
          <w:p w:rsidR="009F52AD" w:rsidRPr="00CF4C29" w:rsidRDefault="009F52AD" w:rsidP="00B51171">
            <w:pPr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สอบปลายภาค</w:t>
            </w:r>
          </w:p>
        </w:tc>
        <w:tc>
          <w:tcPr>
            <w:tcW w:w="1890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17</w:t>
            </w:r>
          </w:p>
        </w:tc>
        <w:tc>
          <w:tcPr>
            <w:tcW w:w="1890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4C29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40</w:t>
            </w:r>
            <w:r w:rsidRPr="00CF4C2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9F52AD" w:rsidRPr="00CF4C29" w:rsidTr="00CF4C29">
        <w:tc>
          <w:tcPr>
            <w:tcW w:w="1445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3613" w:type="dxa"/>
          </w:tcPr>
          <w:p w:rsidR="009F52AD" w:rsidRPr="00CF4C29" w:rsidRDefault="009F52AD" w:rsidP="009F52AD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890" w:type="dxa"/>
          </w:tcPr>
          <w:p w:rsidR="009F52AD" w:rsidRPr="00CF4C29" w:rsidRDefault="002D3C43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ตลอดภาคการศึกษา</w:t>
            </w:r>
          </w:p>
        </w:tc>
        <w:tc>
          <w:tcPr>
            <w:tcW w:w="1890" w:type="dxa"/>
          </w:tcPr>
          <w:p w:rsidR="009F52AD" w:rsidRPr="00CF4C29" w:rsidRDefault="009F52AD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val="en-AU" w:bidi="th-TH"/>
              </w:rPr>
            </w:pPr>
            <w:r w:rsidRPr="00CF4C29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20%</w:t>
            </w:r>
          </w:p>
        </w:tc>
      </w:tr>
      <w:tr w:rsidR="002D3C43" w:rsidRPr="00CF4C29" w:rsidTr="00CF4C29">
        <w:tc>
          <w:tcPr>
            <w:tcW w:w="6948" w:type="dxa"/>
            <w:gridSpan w:val="3"/>
          </w:tcPr>
          <w:p w:rsidR="002D3C43" w:rsidRPr="00CF4C29" w:rsidRDefault="002D3C43" w:rsidP="00CF4C2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รวม</w:t>
            </w:r>
          </w:p>
        </w:tc>
        <w:tc>
          <w:tcPr>
            <w:tcW w:w="1890" w:type="dxa"/>
          </w:tcPr>
          <w:p w:rsidR="002D3C43" w:rsidRPr="00CF4C29" w:rsidRDefault="002D3C43" w:rsidP="00CF4C2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4C2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100</w:t>
            </w:r>
            <w:r w:rsidRPr="00CF4C2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</w:tbl>
    <w:p w:rsidR="009F52AD" w:rsidRPr="009F52AD" w:rsidRDefault="009F52AD" w:rsidP="00B51171">
      <w:pPr>
        <w:rPr>
          <w:rFonts w:ascii="TH SarabunPSK" w:hAnsi="TH SarabunPSK" w:cs="TH SarabunPSK" w:hint="cs"/>
          <w:sz w:val="32"/>
          <w:szCs w:val="32"/>
          <w:lang w:val="en-AU" w:bidi="th-TH"/>
        </w:rPr>
      </w:pPr>
    </w:p>
    <w:p w:rsidR="00C05B36" w:rsidRDefault="00C05B36" w:rsidP="004549F4">
      <w:pPr>
        <w:pStyle w:val="5"/>
        <w:spacing w:before="0" w:after="0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Default="002C4208" w:rsidP="002C4208">
      <w:pPr>
        <w:rPr>
          <w:rFonts w:hint="cs"/>
          <w:lang w:bidi="th-TH"/>
        </w:rPr>
      </w:pPr>
    </w:p>
    <w:p w:rsidR="002C4208" w:rsidRPr="002C4208" w:rsidRDefault="002C4208" w:rsidP="002C4208">
      <w:pPr>
        <w:rPr>
          <w:lang w:bidi="th-TH"/>
        </w:rPr>
      </w:pPr>
    </w:p>
    <w:p w:rsidR="007A71DE" w:rsidRDefault="00FD35CB" w:rsidP="004549F4">
      <w:pPr>
        <w:pStyle w:val="5"/>
        <w:spacing w:before="0" w:after="0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E960DA" w:rsidRPr="007870CA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6</w:t>
      </w:r>
      <w:r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EC7A57" w:rsidRPr="007870CA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2C4208" w:rsidRPr="002C4208" w:rsidRDefault="002C4208" w:rsidP="002C4208">
      <w:pPr>
        <w:rPr>
          <w:cs/>
          <w:lang w:bidi="th-TH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8"/>
      </w:tblGrid>
      <w:tr w:rsidR="001C0868" w:rsidRPr="007870CA" w:rsidTr="007A76DB">
        <w:trPr>
          <w:trHeight w:val="890"/>
        </w:trPr>
        <w:tc>
          <w:tcPr>
            <w:tcW w:w="8748" w:type="dxa"/>
          </w:tcPr>
          <w:p w:rsidR="0058187F" w:rsidRPr="007870CA" w:rsidRDefault="002C4208" w:rsidP="002C4208">
            <w:pPr>
              <w:pStyle w:val="ab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และเอกสารหลัก</w:t>
            </w:r>
          </w:p>
          <w:p w:rsidR="00EC7A57" w:rsidRPr="007870CA" w:rsidRDefault="000F22A2" w:rsidP="002C4208">
            <w:pPr>
              <w:ind w:left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พื้นฐาน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COBOL</w:t>
            </w:r>
          </w:p>
        </w:tc>
      </w:tr>
      <w:tr w:rsidR="0058187F" w:rsidRPr="007870CA" w:rsidTr="007A76DB">
        <w:tc>
          <w:tcPr>
            <w:tcW w:w="8748" w:type="dxa"/>
          </w:tcPr>
          <w:p w:rsidR="0058187F" w:rsidRPr="007870CA" w:rsidRDefault="00E960DA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0F1AB5" w:rsidRPr="007870CA" w:rsidRDefault="002C4208" w:rsidP="000F22A2">
            <w:pPr>
              <w:ind w:firstLine="36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</w:p>
        </w:tc>
      </w:tr>
      <w:tr w:rsidR="0058187F" w:rsidRPr="007870CA" w:rsidTr="007A76DB">
        <w:tc>
          <w:tcPr>
            <w:tcW w:w="8748" w:type="dxa"/>
          </w:tcPr>
          <w:p w:rsidR="0058187F" w:rsidRPr="007870CA" w:rsidRDefault="002C4208" w:rsidP="002C420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 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ะนำ</w:t>
            </w:r>
          </w:p>
          <w:p w:rsidR="00650FA0" w:rsidRPr="007870CA" w:rsidRDefault="00650FA0" w:rsidP="002C4208">
            <w:pPr>
              <w:ind w:left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2C4208" w:rsidRDefault="002C4208" w:rsidP="004549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D0FA7" w:rsidRDefault="00FD35CB" w:rsidP="004549F4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E960DA" w:rsidRPr="007870CA">
        <w:rPr>
          <w:rFonts w:ascii="TH SarabunPSK" w:hAnsi="TH SarabunPSK" w:cs="TH SarabunPSK"/>
          <w:b/>
          <w:bCs/>
          <w:sz w:val="32"/>
          <w:szCs w:val="32"/>
          <w:lang w:bidi="th-TH"/>
        </w:rPr>
        <w:t>7</w:t>
      </w:r>
      <w:r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EC7A57" w:rsidRPr="007870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และปรับปรุงการดำเนินการของรายวิชา</w:t>
      </w:r>
    </w:p>
    <w:p w:rsidR="002C4208" w:rsidRPr="007870CA" w:rsidRDefault="002C4208" w:rsidP="004549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56"/>
      </w:tblGrid>
      <w:tr w:rsidR="0058187F" w:rsidRPr="007870CA" w:rsidTr="007A76DB">
        <w:tc>
          <w:tcPr>
            <w:tcW w:w="9864" w:type="dxa"/>
          </w:tcPr>
          <w:p w:rsidR="0058187F" w:rsidRPr="007870CA" w:rsidRDefault="00E960DA" w:rsidP="004549F4">
            <w:pPr>
              <w:ind w:left="720" w:hanging="7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8187F" w:rsidRPr="007870CA" w:rsidRDefault="002C4208" w:rsidP="002C420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Survey Questionnaire </w:t>
            </w:r>
          </w:p>
        </w:tc>
      </w:tr>
      <w:tr w:rsidR="0058187F" w:rsidRPr="007870CA" w:rsidTr="007A76DB">
        <w:tc>
          <w:tcPr>
            <w:tcW w:w="9864" w:type="dxa"/>
          </w:tcPr>
          <w:p w:rsidR="0058187F" w:rsidRPr="007870CA" w:rsidRDefault="00E960DA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2C4208" w:rsidRDefault="002C4208" w:rsidP="004549F4">
            <w:pPr>
              <w:tabs>
                <w:tab w:val="left" w:pos="540"/>
              </w:tabs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2C4208" w:rsidRDefault="002C4208" w:rsidP="004549F4">
            <w:pPr>
              <w:tabs>
                <w:tab w:val="left" w:pos="540"/>
              </w:tabs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8187F" w:rsidRPr="007870CA" w:rsidRDefault="002C4208" w:rsidP="002C4208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58187F" w:rsidRPr="007870CA" w:rsidTr="007A76DB">
        <w:tc>
          <w:tcPr>
            <w:tcW w:w="9864" w:type="dxa"/>
          </w:tcPr>
          <w:p w:rsidR="0058187F" w:rsidRPr="007870CA" w:rsidRDefault="00B76C90" w:rsidP="004549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650FA0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8187F" w:rsidRPr="007870CA" w:rsidRDefault="002C4208" w:rsidP="004549F4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8187F" w:rsidRPr="007870CA" w:rsidTr="007A76DB">
        <w:tc>
          <w:tcPr>
            <w:tcW w:w="9864" w:type="dxa"/>
          </w:tcPr>
          <w:p w:rsidR="0058187F" w:rsidRPr="007870CA" w:rsidRDefault="00B76C90" w:rsidP="004549F4">
            <w:pPr>
              <w:ind w:left="360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="00C05B36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</w:t>
            </w:r>
            <w:r w:rsidR="00EC7A57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ของนัก</w:t>
            </w:r>
            <w:r w:rsidR="0004314E" w:rsidRPr="007870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ศึกษาในรายวิชา</w:t>
            </w:r>
          </w:p>
          <w:p w:rsidR="0058187F" w:rsidRPr="007870CA" w:rsidRDefault="002C4208" w:rsidP="002C4208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ไม่มี</w:t>
            </w:r>
            <w:r w:rsidR="0011269F" w:rsidRPr="007870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</w:p>
        </w:tc>
      </w:tr>
      <w:tr w:rsidR="0058187F" w:rsidRPr="007870CA" w:rsidTr="007A76DB">
        <w:tc>
          <w:tcPr>
            <w:tcW w:w="9864" w:type="dxa"/>
          </w:tcPr>
          <w:p w:rsidR="0058187F" w:rsidRPr="007870CA" w:rsidRDefault="00B76C90" w:rsidP="004549F4">
            <w:pPr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th-TH"/>
              </w:rPr>
              <w:t>5</w:t>
            </w:r>
            <w:r w:rsidR="00C05B36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.</w:t>
            </w:r>
            <w:r w:rsidR="00B96E7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lang w:bidi="ar-EG"/>
              </w:rPr>
              <w:t xml:space="preserve"> </w:t>
            </w:r>
            <w:r w:rsidR="0058187F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F30CF0" w:rsidRPr="007870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58187F" w:rsidRPr="007870CA" w:rsidRDefault="002C4208" w:rsidP="002C4208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0F1AB5" w:rsidRPr="007870CA" w:rsidRDefault="000F1AB5" w:rsidP="004549F4">
      <w:pPr>
        <w:rPr>
          <w:rFonts w:ascii="TH SarabunPSK" w:hAnsi="TH SarabunPSK" w:cs="TH SarabunPSK"/>
          <w:sz w:val="32"/>
          <w:szCs w:val="32"/>
          <w:lang w:bidi="ar-EG"/>
        </w:rPr>
      </w:pPr>
    </w:p>
    <w:sectPr w:rsidR="000F1AB5" w:rsidRPr="007870CA" w:rsidSect="008C5AC7">
      <w:headerReference w:type="even" r:id="rId8"/>
      <w:headerReference w:type="default" r:id="rId9"/>
      <w:footerReference w:type="even" r:id="rId10"/>
      <w:headerReference w:type="first" r:id="rId11"/>
      <w:pgSz w:w="12240" w:h="15840" w:code="1"/>
      <w:pgMar w:top="2160" w:right="1440" w:bottom="1440" w:left="2160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FD1" w:rsidRDefault="00014FD1">
      <w:r>
        <w:separator/>
      </w:r>
    </w:p>
  </w:endnote>
  <w:endnote w:type="continuationSeparator" w:id="0">
    <w:p w:rsidR="00014FD1" w:rsidRDefault="00014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Default="005826A4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25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578" w:rsidRDefault="004C257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FD1" w:rsidRDefault="00014FD1">
      <w:r>
        <w:separator/>
      </w:r>
    </w:p>
  </w:footnote>
  <w:footnote w:type="continuationSeparator" w:id="0">
    <w:p w:rsidR="00014FD1" w:rsidRDefault="00014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Default="005826A4" w:rsidP="005C09A9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25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578" w:rsidRDefault="004C257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Pr="000366CA" w:rsidRDefault="004C2578" w:rsidP="00665726">
    <w:pPr>
      <w:spacing w:before="240" w:line="360" w:lineRule="auto"/>
      <w:jc w:val="right"/>
      <w:rPr>
        <w:rFonts w:ascii="Angsana New" w:hAnsi="Angsana New" w:cs="BrowalliaUPC"/>
        <w:b/>
        <w:bCs/>
        <w:sz w:val="32"/>
        <w:szCs w:val="32"/>
        <w:lang w:bidi="th-TH"/>
      </w:rPr>
    </w:pPr>
    <w:proofErr w:type="spellStart"/>
    <w:r w:rsidRPr="00650FA0">
      <w:rPr>
        <w:rFonts w:cs="BrowalliaUPC" w:hint="cs"/>
        <w:b/>
        <w:bCs/>
        <w:sz w:val="32"/>
        <w:szCs w:val="32"/>
        <w:cs/>
        <w:lang w:bidi="th-TH"/>
      </w:rPr>
      <w:t>มคอ</w:t>
    </w:r>
    <w:proofErr w:type="spellEnd"/>
    <w:r w:rsidRPr="00650FA0">
      <w:rPr>
        <w:rFonts w:cs="BrowalliaUPC" w:hint="cs"/>
        <w:b/>
        <w:bCs/>
        <w:sz w:val="32"/>
        <w:szCs w:val="32"/>
        <w:cs/>
        <w:lang w:bidi="th-TH"/>
      </w:rPr>
      <w:t xml:space="preserve">. </w:t>
    </w:r>
    <w:r>
      <w:rPr>
        <w:rFonts w:ascii="Angsana New" w:hAnsi="Angsana New" w:cs="BrowalliaUPC"/>
        <w:b/>
        <w:bCs/>
        <w:sz w:val="32"/>
        <w:szCs w:val="32"/>
        <w:lang w:bidi="th-TH"/>
      </w:rPr>
      <w:t>3</w:t>
    </w:r>
  </w:p>
  <w:p w:rsidR="004C2578" w:rsidRDefault="004C2578" w:rsidP="00665726">
    <w:pPr>
      <w:pStyle w:val="a7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578" w:rsidRPr="000366CA" w:rsidRDefault="004C2578" w:rsidP="000366CA">
    <w:pPr>
      <w:spacing w:before="240" w:line="360" w:lineRule="auto"/>
      <w:jc w:val="right"/>
      <w:rPr>
        <w:rFonts w:ascii="Angsana New" w:hAnsi="Angsana New" w:cs="BrowalliaUPC"/>
        <w:b/>
        <w:bCs/>
        <w:sz w:val="32"/>
        <w:szCs w:val="32"/>
        <w:lang w:bidi="th-TH"/>
      </w:rPr>
    </w:pPr>
    <w:r w:rsidRPr="00650FA0">
      <w:rPr>
        <w:rFonts w:cs="BrowalliaUPC" w:hint="cs"/>
        <w:b/>
        <w:bCs/>
        <w:sz w:val="32"/>
        <w:szCs w:val="32"/>
        <w:cs/>
        <w:lang w:bidi="th-TH"/>
      </w:rPr>
      <w:t xml:space="preserve">มคอ. </w:t>
    </w:r>
    <w:r>
      <w:rPr>
        <w:rFonts w:ascii="Angsana New" w:hAnsi="Angsana New" w:cs="BrowalliaUPC"/>
        <w:b/>
        <w:bCs/>
        <w:sz w:val="32"/>
        <w:szCs w:val="32"/>
        <w:lang w:bidi="th-TH"/>
      </w:rPr>
      <w:t>3</w:t>
    </w:r>
  </w:p>
  <w:p w:rsidR="004C2578" w:rsidRDefault="004C25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90429"/>
    <w:multiLevelType w:val="hybridMultilevel"/>
    <w:tmpl w:val="76425262"/>
    <w:lvl w:ilvl="0" w:tplc="647EC000">
      <w:start w:val="2"/>
      <w:numFmt w:val="bullet"/>
      <w:lvlText w:val="-"/>
      <w:lvlJc w:val="left"/>
      <w:pPr>
        <w:ind w:left="105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>
    <w:nsid w:val="3D6625B9"/>
    <w:multiLevelType w:val="hybridMultilevel"/>
    <w:tmpl w:val="46129056"/>
    <w:lvl w:ilvl="0" w:tplc="F8C43980">
      <w:start w:val="2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4938CC"/>
    <w:multiLevelType w:val="hybridMultilevel"/>
    <w:tmpl w:val="4316F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80A09"/>
    <w:multiLevelType w:val="multilevel"/>
    <w:tmpl w:val="5A04B698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35747"/>
    <w:rsid w:val="000029E2"/>
    <w:rsid w:val="00003C61"/>
    <w:rsid w:val="00014FD1"/>
    <w:rsid w:val="00021732"/>
    <w:rsid w:val="000262CE"/>
    <w:rsid w:val="00027558"/>
    <w:rsid w:val="000310D0"/>
    <w:rsid w:val="0003547C"/>
    <w:rsid w:val="000366CA"/>
    <w:rsid w:val="00036DFB"/>
    <w:rsid w:val="0004314E"/>
    <w:rsid w:val="0005027D"/>
    <w:rsid w:val="00055033"/>
    <w:rsid w:val="00060991"/>
    <w:rsid w:val="00064D5B"/>
    <w:rsid w:val="00070142"/>
    <w:rsid w:val="00071964"/>
    <w:rsid w:val="0007308C"/>
    <w:rsid w:val="00077346"/>
    <w:rsid w:val="000823F7"/>
    <w:rsid w:val="00083537"/>
    <w:rsid w:val="00093FC6"/>
    <w:rsid w:val="00095A78"/>
    <w:rsid w:val="000A11BA"/>
    <w:rsid w:val="000A729C"/>
    <w:rsid w:val="000B5403"/>
    <w:rsid w:val="000B54BA"/>
    <w:rsid w:val="000D1DE2"/>
    <w:rsid w:val="000D303E"/>
    <w:rsid w:val="000D4C10"/>
    <w:rsid w:val="000D700C"/>
    <w:rsid w:val="000E0C62"/>
    <w:rsid w:val="000E3C02"/>
    <w:rsid w:val="000E71C6"/>
    <w:rsid w:val="000E74B7"/>
    <w:rsid w:val="000F1AB5"/>
    <w:rsid w:val="000F22A2"/>
    <w:rsid w:val="000F639D"/>
    <w:rsid w:val="0010352C"/>
    <w:rsid w:val="00107A7C"/>
    <w:rsid w:val="0011269F"/>
    <w:rsid w:val="00112C97"/>
    <w:rsid w:val="0011394C"/>
    <w:rsid w:val="00114225"/>
    <w:rsid w:val="001147BA"/>
    <w:rsid w:val="00114FBD"/>
    <w:rsid w:val="00115FB1"/>
    <w:rsid w:val="001161F8"/>
    <w:rsid w:val="0012341A"/>
    <w:rsid w:val="001248C1"/>
    <w:rsid w:val="00141895"/>
    <w:rsid w:val="00142D27"/>
    <w:rsid w:val="00152E3A"/>
    <w:rsid w:val="00154AF1"/>
    <w:rsid w:val="00155318"/>
    <w:rsid w:val="00155884"/>
    <w:rsid w:val="00164587"/>
    <w:rsid w:val="0017033E"/>
    <w:rsid w:val="001757E5"/>
    <w:rsid w:val="001769CA"/>
    <w:rsid w:val="00176DFC"/>
    <w:rsid w:val="00177371"/>
    <w:rsid w:val="001830D3"/>
    <w:rsid w:val="00184A32"/>
    <w:rsid w:val="00185CB3"/>
    <w:rsid w:val="00190881"/>
    <w:rsid w:val="00191579"/>
    <w:rsid w:val="00197570"/>
    <w:rsid w:val="001A0348"/>
    <w:rsid w:val="001A1A88"/>
    <w:rsid w:val="001C0868"/>
    <w:rsid w:val="001C4022"/>
    <w:rsid w:val="001C745D"/>
    <w:rsid w:val="001D5032"/>
    <w:rsid w:val="001D6F46"/>
    <w:rsid w:val="001E73F1"/>
    <w:rsid w:val="00210BFA"/>
    <w:rsid w:val="00210F50"/>
    <w:rsid w:val="00214F37"/>
    <w:rsid w:val="00217907"/>
    <w:rsid w:val="00217F7E"/>
    <w:rsid w:val="00242816"/>
    <w:rsid w:val="002444E0"/>
    <w:rsid w:val="0024502B"/>
    <w:rsid w:val="002541B9"/>
    <w:rsid w:val="00261E07"/>
    <w:rsid w:val="00272947"/>
    <w:rsid w:val="0027335A"/>
    <w:rsid w:val="00273778"/>
    <w:rsid w:val="00275E03"/>
    <w:rsid w:val="00282D59"/>
    <w:rsid w:val="00285114"/>
    <w:rsid w:val="002858C3"/>
    <w:rsid w:val="002935E0"/>
    <w:rsid w:val="00297D1A"/>
    <w:rsid w:val="002A6D50"/>
    <w:rsid w:val="002A6DF6"/>
    <w:rsid w:val="002B0C84"/>
    <w:rsid w:val="002B256E"/>
    <w:rsid w:val="002B74A7"/>
    <w:rsid w:val="002C24C7"/>
    <w:rsid w:val="002C4208"/>
    <w:rsid w:val="002D106D"/>
    <w:rsid w:val="002D3C43"/>
    <w:rsid w:val="002E2393"/>
    <w:rsid w:val="002E3177"/>
    <w:rsid w:val="002E4D6C"/>
    <w:rsid w:val="002F6958"/>
    <w:rsid w:val="002F7D66"/>
    <w:rsid w:val="00301FAB"/>
    <w:rsid w:val="00321C03"/>
    <w:rsid w:val="00340801"/>
    <w:rsid w:val="0034321B"/>
    <w:rsid w:val="003479A1"/>
    <w:rsid w:val="00347AF4"/>
    <w:rsid w:val="003542ED"/>
    <w:rsid w:val="00370E35"/>
    <w:rsid w:val="00375174"/>
    <w:rsid w:val="003908BE"/>
    <w:rsid w:val="003977DD"/>
    <w:rsid w:val="003A4D86"/>
    <w:rsid w:val="003B0D0D"/>
    <w:rsid w:val="003B3362"/>
    <w:rsid w:val="003B3E44"/>
    <w:rsid w:val="003B6C5B"/>
    <w:rsid w:val="003D03BF"/>
    <w:rsid w:val="003D04D9"/>
    <w:rsid w:val="003E4756"/>
    <w:rsid w:val="003F25CB"/>
    <w:rsid w:val="003F4301"/>
    <w:rsid w:val="003F6DA2"/>
    <w:rsid w:val="00403295"/>
    <w:rsid w:val="00412912"/>
    <w:rsid w:val="0041563D"/>
    <w:rsid w:val="0041740F"/>
    <w:rsid w:val="004227A2"/>
    <w:rsid w:val="004267BD"/>
    <w:rsid w:val="004303AF"/>
    <w:rsid w:val="00434FBB"/>
    <w:rsid w:val="004377BF"/>
    <w:rsid w:val="00451C03"/>
    <w:rsid w:val="004549F4"/>
    <w:rsid w:val="00456E3A"/>
    <w:rsid w:val="004614D9"/>
    <w:rsid w:val="00463011"/>
    <w:rsid w:val="00463570"/>
    <w:rsid w:val="00490135"/>
    <w:rsid w:val="00495019"/>
    <w:rsid w:val="004A022E"/>
    <w:rsid w:val="004A14EA"/>
    <w:rsid w:val="004A1C5A"/>
    <w:rsid w:val="004A6FBF"/>
    <w:rsid w:val="004B38F6"/>
    <w:rsid w:val="004B5A3B"/>
    <w:rsid w:val="004B601F"/>
    <w:rsid w:val="004C1849"/>
    <w:rsid w:val="004C2578"/>
    <w:rsid w:val="004D0A4C"/>
    <w:rsid w:val="004D6D55"/>
    <w:rsid w:val="004D7D8B"/>
    <w:rsid w:val="004E5C97"/>
    <w:rsid w:val="004F0902"/>
    <w:rsid w:val="004F6FFD"/>
    <w:rsid w:val="004F733B"/>
    <w:rsid w:val="005036D9"/>
    <w:rsid w:val="00513B5A"/>
    <w:rsid w:val="00522D14"/>
    <w:rsid w:val="005242D1"/>
    <w:rsid w:val="00525430"/>
    <w:rsid w:val="00530389"/>
    <w:rsid w:val="0053085D"/>
    <w:rsid w:val="005308EB"/>
    <w:rsid w:val="00531CAC"/>
    <w:rsid w:val="00532101"/>
    <w:rsid w:val="00532187"/>
    <w:rsid w:val="005348BE"/>
    <w:rsid w:val="00536B1E"/>
    <w:rsid w:val="00545551"/>
    <w:rsid w:val="00546F06"/>
    <w:rsid w:val="00554CD4"/>
    <w:rsid w:val="00562369"/>
    <w:rsid w:val="00572F82"/>
    <w:rsid w:val="00574D17"/>
    <w:rsid w:val="0058187F"/>
    <w:rsid w:val="005826A4"/>
    <w:rsid w:val="005864EF"/>
    <w:rsid w:val="00594AD2"/>
    <w:rsid w:val="005967D3"/>
    <w:rsid w:val="005A0D1D"/>
    <w:rsid w:val="005A2C79"/>
    <w:rsid w:val="005C00DC"/>
    <w:rsid w:val="005C046C"/>
    <w:rsid w:val="005C09A9"/>
    <w:rsid w:val="005C5572"/>
    <w:rsid w:val="005D0FA7"/>
    <w:rsid w:val="005D445A"/>
    <w:rsid w:val="005D5C1C"/>
    <w:rsid w:val="005D6707"/>
    <w:rsid w:val="005E0027"/>
    <w:rsid w:val="005E318E"/>
    <w:rsid w:val="005F189F"/>
    <w:rsid w:val="006032AB"/>
    <w:rsid w:val="00612867"/>
    <w:rsid w:val="00612C72"/>
    <w:rsid w:val="00612DD3"/>
    <w:rsid w:val="00612F7A"/>
    <w:rsid w:val="00620F5B"/>
    <w:rsid w:val="00623974"/>
    <w:rsid w:val="0062403B"/>
    <w:rsid w:val="006240A6"/>
    <w:rsid w:val="006245EE"/>
    <w:rsid w:val="00625AE7"/>
    <w:rsid w:val="00626F98"/>
    <w:rsid w:val="00634A0A"/>
    <w:rsid w:val="00640129"/>
    <w:rsid w:val="0064417A"/>
    <w:rsid w:val="0064780A"/>
    <w:rsid w:val="00650FA0"/>
    <w:rsid w:val="00651457"/>
    <w:rsid w:val="00652093"/>
    <w:rsid w:val="00652C01"/>
    <w:rsid w:val="00657488"/>
    <w:rsid w:val="00657765"/>
    <w:rsid w:val="00661400"/>
    <w:rsid w:val="0066175A"/>
    <w:rsid w:val="0066465A"/>
    <w:rsid w:val="00665726"/>
    <w:rsid w:val="00670BC0"/>
    <w:rsid w:val="0067355E"/>
    <w:rsid w:val="00674D64"/>
    <w:rsid w:val="00675E54"/>
    <w:rsid w:val="006A3C37"/>
    <w:rsid w:val="006B0AF5"/>
    <w:rsid w:val="006B18F1"/>
    <w:rsid w:val="006B2BA3"/>
    <w:rsid w:val="006B3544"/>
    <w:rsid w:val="006B3CF9"/>
    <w:rsid w:val="006B447A"/>
    <w:rsid w:val="006C5288"/>
    <w:rsid w:val="006D156C"/>
    <w:rsid w:val="006E046B"/>
    <w:rsid w:val="006F61EE"/>
    <w:rsid w:val="006F6703"/>
    <w:rsid w:val="00702565"/>
    <w:rsid w:val="007027F3"/>
    <w:rsid w:val="00706A81"/>
    <w:rsid w:val="007100D2"/>
    <w:rsid w:val="00725849"/>
    <w:rsid w:val="00732DFE"/>
    <w:rsid w:val="0073451F"/>
    <w:rsid w:val="007379A1"/>
    <w:rsid w:val="007427AF"/>
    <w:rsid w:val="00753AE9"/>
    <w:rsid w:val="007625E5"/>
    <w:rsid w:val="00770063"/>
    <w:rsid w:val="00770E57"/>
    <w:rsid w:val="007712EB"/>
    <w:rsid w:val="007767DC"/>
    <w:rsid w:val="007776CB"/>
    <w:rsid w:val="00780EEA"/>
    <w:rsid w:val="00781A31"/>
    <w:rsid w:val="007849E9"/>
    <w:rsid w:val="007861B5"/>
    <w:rsid w:val="007870CA"/>
    <w:rsid w:val="0079321E"/>
    <w:rsid w:val="00797A30"/>
    <w:rsid w:val="00797BCE"/>
    <w:rsid w:val="007A0F29"/>
    <w:rsid w:val="007A4020"/>
    <w:rsid w:val="007A45FB"/>
    <w:rsid w:val="007A65E2"/>
    <w:rsid w:val="007A71DE"/>
    <w:rsid w:val="007A76DB"/>
    <w:rsid w:val="007B0875"/>
    <w:rsid w:val="007B1F92"/>
    <w:rsid w:val="007B3B94"/>
    <w:rsid w:val="007B7790"/>
    <w:rsid w:val="007C35B9"/>
    <w:rsid w:val="007C64C3"/>
    <w:rsid w:val="007D3D8E"/>
    <w:rsid w:val="007D5F3F"/>
    <w:rsid w:val="007D6BB3"/>
    <w:rsid w:val="007D774B"/>
    <w:rsid w:val="007E1129"/>
    <w:rsid w:val="007E2ED1"/>
    <w:rsid w:val="007E54C7"/>
    <w:rsid w:val="007F04F4"/>
    <w:rsid w:val="00802328"/>
    <w:rsid w:val="00804220"/>
    <w:rsid w:val="00807C19"/>
    <w:rsid w:val="00807D27"/>
    <w:rsid w:val="00810A40"/>
    <w:rsid w:val="00816825"/>
    <w:rsid w:val="008319DC"/>
    <w:rsid w:val="00832CD5"/>
    <w:rsid w:val="00834ABC"/>
    <w:rsid w:val="00850EAE"/>
    <w:rsid w:val="00853B49"/>
    <w:rsid w:val="00863080"/>
    <w:rsid w:val="00877181"/>
    <w:rsid w:val="008803A5"/>
    <w:rsid w:val="0088067F"/>
    <w:rsid w:val="00882468"/>
    <w:rsid w:val="0088458E"/>
    <w:rsid w:val="00887A7B"/>
    <w:rsid w:val="00887B08"/>
    <w:rsid w:val="00887E95"/>
    <w:rsid w:val="00893B55"/>
    <w:rsid w:val="00895FE1"/>
    <w:rsid w:val="0089677B"/>
    <w:rsid w:val="008968AC"/>
    <w:rsid w:val="008A4281"/>
    <w:rsid w:val="008A4EF3"/>
    <w:rsid w:val="008A78E3"/>
    <w:rsid w:val="008B4BF7"/>
    <w:rsid w:val="008B5FBE"/>
    <w:rsid w:val="008B6019"/>
    <w:rsid w:val="008C43CB"/>
    <w:rsid w:val="008C47D5"/>
    <w:rsid w:val="008C5AC7"/>
    <w:rsid w:val="008C71A6"/>
    <w:rsid w:val="008D2545"/>
    <w:rsid w:val="008D26AB"/>
    <w:rsid w:val="008D32CB"/>
    <w:rsid w:val="008D5AF5"/>
    <w:rsid w:val="008D6FC5"/>
    <w:rsid w:val="008E7809"/>
    <w:rsid w:val="008F1292"/>
    <w:rsid w:val="008F24F4"/>
    <w:rsid w:val="00901904"/>
    <w:rsid w:val="00902388"/>
    <w:rsid w:val="00915433"/>
    <w:rsid w:val="00917F31"/>
    <w:rsid w:val="009234D3"/>
    <w:rsid w:val="00933131"/>
    <w:rsid w:val="0093450E"/>
    <w:rsid w:val="00934EF7"/>
    <w:rsid w:val="00935AD6"/>
    <w:rsid w:val="00935BC9"/>
    <w:rsid w:val="009367B2"/>
    <w:rsid w:val="00952574"/>
    <w:rsid w:val="00952D86"/>
    <w:rsid w:val="00965984"/>
    <w:rsid w:val="00973C7E"/>
    <w:rsid w:val="009817FE"/>
    <w:rsid w:val="00982B10"/>
    <w:rsid w:val="00983F29"/>
    <w:rsid w:val="009868E9"/>
    <w:rsid w:val="00997870"/>
    <w:rsid w:val="009A0B36"/>
    <w:rsid w:val="009A2072"/>
    <w:rsid w:val="009A7FCC"/>
    <w:rsid w:val="009B068E"/>
    <w:rsid w:val="009B34F2"/>
    <w:rsid w:val="009B544B"/>
    <w:rsid w:val="009C2D7B"/>
    <w:rsid w:val="009C3C0B"/>
    <w:rsid w:val="009C7C8E"/>
    <w:rsid w:val="009D1825"/>
    <w:rsid w:val="009D5EA3"/>
    <w:rsid w:val="009E213D"/>
    <w:rsid w:val="009E45B2"/>
    <w:rsid w:val="009E4AD2"/>
    <w:rsid w:val="009F16C5"/>
    <w:rsid w:val="009F52AD"/>
    <w:rsid w:val="00A20F5E"/>
    <w:rsid w:val="00A24334"/>
    <w:rsid w:val="00A27C7E"/>
    <w:rsid w:val="00A32309"/>
    <w:rsid w:val="00A330F0"/>
    <w:rsid w:val="00A373A8"/>
    <w:rsid w:val="00A4796D"/>
    <w:rsid w:val="00A53F78"/>
    <w:rsid w:val="00A7249D"/>
    <w:rsid w:val="00A73DED"/>
    <w:rsid w:val="00A74BBF"/>
    <w:rsid w:val="00A93D58"/>
    <w:rsid w:val="00A94893"/>
    <w:rsid w:val="00A960DA"/>
    <w:rsid w:val="00AA257D"/>
    <w:rsid w:val="00AA6D19"/>
    <w:rsid w:val="00AB357A"/>
    <w:rsid w:val="00AB4359"/>
    <w:rsid w:val="00AB7E28"/>
    <w:rsid w:val="00AC21EF"/>
    <w:rsid w:val="00AC5958"/>
    <w:rsid w:val="00AC5BF1"/>
    <w:rsid w:val="00AC6CD3"/>
    <w:rsid w:val="00AD1A85"/>
    <w:rsid w:val="00AD5028"/>
    <w:rsid w:val="00AD56E3"/>
    <w:rsid w:val="00AE1575"/>
    <w:rsid w:val="00AE36C1"/>
    <w:rsid w:val="00AF3FEA"/>
    <w:rsid w:val="00B00EDB"/>
    <w:rsid w:val="00B0175B"/>
    <w:rsid w:val="00B03B3D"/>
    <w:rsid w:val="00B03F9C"/>
    <w:rsid w:val="00B13237"/>
    <w:rsid w:val="00B22D1C"/>
    <w:rsid w:val="00B308FA"/>
    <w:rsid w:val="00B30B78"/>
    <w:rsid w:val="00B329A2"/>
    <w:rsid w:val="00B3606C"/>
    <w:rsid w:val="00B47A8F"/>
    <w:rsid w:val="00B51171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25CF"/>
    <w:rsid w:val="00B76C90"/>
    <w:rsid w:val="00B76CA1"/>
    <w:rsid w:val="00B85132"/>
    <w:rsid w:val="00B87982"/>
    <w:rsid w:val="00B916E4"/>
    <w:rsid w:val="00B92593"/>
    <w:rsid w:val="00B96E70"/>
    <w:rsid w:val="00BA4014"/>
    <w:rsid w:val="00BB0C3E"/>
    <w:rsid w:val="00BB471D"/>
    <w:rsid w:val="00BB4E3E"/>
    <w:rsid w:val="00BB5C13"/>
    <w:rsid w:val="00BC7C43"/>
    <w:rsid w:val="00BD547F"/>
    <w:rsid w:val="00BE7983"/>
    <w:rsid w:val="00BF65D2"/>
    <w:rsid w:val="00C00945"/>
    <w:rsid w:val="00C014C8"/>
    <w:rsid w:val="00C05529"/>
    <w:rsid w:val="00C05B36"/>
    <w:rsid w:val="00C214B6"/>
    <w:rsid w:val="00C22EF0"/>
    <w:rsid w:val="00C3470B"/>
    <w:rsid w:val="00C3723E"/>
    <w:rsid w:val="00C37D5D"/>
    <w:rsid w:val="00C406A5"/>
    <w:rsid w:val="00C52053"/>
    <w:rsid w:val="00C57E64"/>
    <w:rsid w:val="00C61690"/>
    <w:rsid w:val="00C64684"/>
    <w:rsid w:val="00C65316"/>
    <w:rsid w:val="00C66F57"/>
    <w:rsid w:val="00C70070"/>
    <w:rsid w:val="00C746EA"/>
    <w:rsid w:val="00C81F21"/>
    <w:rsid w:val="00C83527"/>
    <w:rsid w:val="00C8553D"/>
    <w:rsid w:val="00C859E5"/>
    <w:rsid w:val="00C9374D"/>
    <w:rsid w:val="00CA5ACA"/>
    <w:rsid w:val="00CB02BF"/>
    <w:rsid w:val="00CB3DD2"/>
    <w:rsid w:val="00CB71C2"/>
    <w:rsid w:val="00CC1994"/>
    <w:rsid w:val="00CD5524"/>
    <w:rsid w:val="00CD5B1C"/>
    <w:rsid w:val="00CD6A5E"/>
    <w:rsid w:val="00CE4195"/>
    <w:rsid w:val="00CF037C"/>
    <w:rsid w:val="00CF2B80"/>
    <w:rsid w:val="00CF4C29"/>
    <w:rsid w:val="00D11125"/>
    <w:rsid w:val="00D122A4"/>
    <w:rsid w:val="00D201A0"/>
    <w:rsid w:val="00D22A11"/>
    <w:rsid w:val="00D2465C"/>
    <w:rsid w:val="00D267D8"/>
    <w:rsid w:val="00D27BE3"/>
    <w:rsid w:val="00D37C7F"/>
    <w:rsid w:val="00D41A14"/>
    <w:rsid w:val="00D42650"/>
    <w:rsid w:val="00D42FC6"/>
    <w:rsid w:val="00D45687"/>
    <w:rsid w:val="00D5166D"/>
    <w:rsid w:val="00D53B86"/>
    <w:rsid w:val="00D549CC"/>
    <w:rsid w:val="00D76DDA"/>
    <w:rsid w:val="00D77901"/>
    <w:rsid w:val="00D8025E"/>
    <w:rsid w:val="00D8031C"/>
    <w:rsid w:val="00D80A17"/>
    <w:rsid w:val="00D82744"/>
    <w:rsid w:val="00D91E6D"/>
    <w:rsid w:val="00DA7C66"/>
    <w:rsid w:val="00DB0209"/>
    <w:rsid w:val="00DB7542"/>
    <w:rsid w:val="00DC4826"/>
    <w:rsid w:val="00DD4952"/>
    <w:rsid w:val="00DE0151"/>
    <w:rsid w:val="00DE16C3"/>
    <w:rsid w:val="00DE2965"/>
    <w:rsid w:val="00DF03E2"/>
    <w:rsid w:val="00DF35CB"/>
    <w:rsid w:val="00E048C9"/>
    <w:rsid w:val="00E06DA5"/>
    <w:rsid w:val="00E158C3"/>
    <w:rsid w:val="00E23FED"/>
    <w:rsid w:val="00E35747"/>
    <w:rsid w:val="00E37FF5"/>
    <w:rsid w:val="00E4656A"/>
    <w:rsid w:val="00E6557D"/>
    <w:rsid w:val="00E6678E"/>
    <w:rsid w:val="00E677CD"/>
    <w:rsid w:val="00E727FF"/>
    <w:rsid w:val="00E73B13"/>
    <w:rsid w:val="00E74A34"/>
    <w:rsid w:val="00E83BFC"/>
    <w:rsid w:val="00E94DBC"/>
    <w:rsid w:val="00E960DA"/>
    <w:rsid w:val="00EA06C3"/>
    <w:rsid w:val="00EA30F2"/>
    <w:rsid w:val="00EA4009"/>
    <w:rsid w:val="00EA71C3"/>
    <w:rsid w:val="00EC109F"/>
    <w:rsid w:val="00EC6429"/>
    <w:rsid w:val="00EC7A57"/>
    <w:rsid w:val="00ED043F"/>
    <w:rsid w:val="00ED0B3A"/>
    <w:rsid w:val="00ED0F17"/>
    <w:rsid w:val="00ED67E0"/>
    <w:rsid w:val="00ED7106"/>
    <w:rsid w:val="00EE0DA0"/>
    <w:rsid w:val="00EF424B"/>
    <w:rsid w:val="00EF5B30"/>
    <w:rsid w:val="00EF6AFC"/>
    <w:rsid w:val="00EF7FD5"/>
    <w:rsid w:val="00F0081B"/>
    <w:rsid w:val="00F01125"/>
    <w:rsid w:val="00F13E2D"/>
    <w:rsid w:val="00F21C4B"/>
    <w:rsid w:val="00F2506B"/>
    <w:rsid w:val="00F304C6"/>
    <w:rsid w:val="00F30CF0"/>
    <w:rsid w:val="00F316FB"/>
    <w:rsid w:val="00F333E8"/>
    <w:rsid w:val="00F35D75"/>
    <w:rsid w:val="00F36831"/>
    <w:rsid w:val="00F44767"/>
    <w:rsid w:val="00F457D5"/>
    <w:rsid w:val="00F46E25"/>
    <w:rsid w:val="00F53EF5"/>
    <w:rsid w:val="00F564C4"/>
    <w:rsid w:val="00F5686B"/>
    <w:rsid w:val="00F57A77"/>
    <w:rsid w:val="00F60114"/>
    <w:rsid w:val="00F62B75"/>
    <w:rsid w:val="00F635F3"/>
    <w:rsid w:val="00F63ED4"/>
    <w:rsid w:val="00F72FAD"/>
    <w:rsid w:val="00F80682"/>
    <w:rsid w:val="00F85711"/>
    <w:rsid w:val="00F8587E"/>
    <w:rsid w:val="00F91FEA"/>
    <w:rsid w:val="00F929D6"/>
    <w:rsid w:val="00F92D9C"/>
    <w:rsid w:val="00F95016"/>
    <w:rsid w:val="00FA07FC"/>
    <w:rsid w:val="00FA1056"/>
    <w:rsid w:val="00FA1FD0"/>
    <w:rsid w:val="00FA25F4"/>
    <w:rsid w:val="00FA6983"/>
    <w:rsid w:val="00FB156D"/>
    <w:rsid w:val="00FC291D"/>
    <w:rsid w:val="00FC69A6"/>
    <w:rsid w:val="00FC764C"/>
    <w:rsid w:val="00FD0EBC"/>
    <w:rsid w:val="00FD35CB"/>
    <w:rsid w:val="00FE067E"/>
    <w:rsid w:val="00FE424B"/>
    <w:rsid w:val="00FE6F86"/>
    <w:rsid w:val="00FF6036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AB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link w:val="a8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9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customStyle="1" w:styleId="a4">
    <w:name w:val="ท้ายกระดาษ อักขระ"/>
    <w:link w:val="a3"/>
    <w:uiPriority w:val="99"/>
    <w:locked/>
    <w:rsid w:val="00FC764C"/>
    <w:rPr>
      <w:sz w:val="24"/>
      <w:szCs w:val="24"/>
      <w:lang w:val="en-AU" w:bidi="ar-SA"/>
    </w:rPr>
  </w:style>
  <w:style w:type="character" w:customStyle="1" w:styleId="a8">
    <w:name w:val="หัวกระดาษ อักขระ"/>
    <w:link w:val="a7"/>
    <w:uiPriority w:val="99"/>
    <w:rsid w:val="000366CA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E960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3617;.&#3619;&#3634;&#3594;&#3616;&#3633;&#3598;&#3648;&#3594;&#3637;&#3618;&#3591;&#3651;&#3627;&#3617;&#3656;\&#3617;&#3588;&#3629;.3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B1A5F-492D-431D-AB02-D5F107B9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มคอ.3.dotx</Template>
  <TotalTime>1</TotalTime>
  <Pages>6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TOSHIBA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toshiba</dc:creator>
  <cp:keywords/>
  <cp:lastModifiedBy>tip</cp:lastModifiedBy>
  <cp:revision>2</cp:revision>
  <cp:lastPrinted>2009-09-12T09:10:00Z</cp:lastPrinted>
  <dcterms:created xsi:type="dcterms:W3CDTF">2013-07-01T04:12:00Z</dcterms:created>
  <dcterms:modified xsi:type="dcterms:W3CDTF">2013-07-01T04:12:00Z</dcterms:modified>
</cp:coreProperties>
</file>